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38" w:rsidRDefault="00C24F38" w:rsidP="00895AE2">
      <w:pPr>
        <w:spacing w:after="0" w:line="240" w:lineRule="auto"/>
        <w:ind w:left="524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В государственную экзаменационную комиссию КБР для проведения государственной итоговой аттестации по образовательным программам основного общего образования</w:t>
      </w:r>
    </w:p>
    <w:p w:rsidR="00C24F38" w:rsidRDefault="00C24F38" w:rsidP="00895AE2">
      <w:pPr>
        <w:tabs>
          <w:tab w:val="left" w:pos="6525"/>
        </w:tabs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C24F38" w:rsidRDefault="00C24F38" w:rsidP="000F3882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заявление.</w:t>
      </w:r>
    </w:p>
    <w:tbl>
      <w:tblPr>
        <w:tblW w:w="10853" w:type="dxa"/>
        <w:tblInd w:w="-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53"/>
      </w:tblGrid>
      <w:tr w:rsidR="00C24F38" w:rsidRPr="00F05CCE" w:rsidTr="002726E1">
        <w:trPr>
          <w:trHeight w:hRule="exact" w:val="197"/>
        </w:trPr>
        <w:tc>
          <w:tcPr>
            <w:tcW w:w="10853" w:type="dxa"/>
            <w:tcBorders>
              <w:top w:val="nil"/>
              <w:left w:val="nil"/>
              <w:bottom w:val="nil"/>
              <w:right w:val="nil"/>
            </w:tcBorders>
          </w:tcPr>
          <w:p w:rsidR="00C24F38" w:rsidRPr="002726E1" w:rsidRDefault="00C24F38" w:rsidP="002726E1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C24F38" w:rsidRPr="00B71DAB" w:rsidRDefault="00C24F38" w:rsidP="003829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71DAB">
        <w:rPr>
          <w:rFonts w:ascii="Times New Roman" w:hAnsi="Times New Roman"/>
          <w:sz w:val="28"/>
          <w:szCs w:val="28"/>
        </w:rPr>
        <w:t xml:space="preserve">рошу повторно допустить меня (моего сына, мою дочь) </w:t>
      </w:r>
    </w:p>
    <w:p w:rsidR="00C24F38" w:rsidRPr="00417327" w:rsidRDefault="00C24F38" w:rsidP="003829C5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417327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</w:t>
      </w:r>
      <w:r w:rsidRPr="00417327">
        <w:rPr>
          <w:rFonts w:ascii="Times New Roman" w:hAnsi="Times New Roman"/>
          <w:sz w:val="28"/>
          <w:szCs w:val="28"/>
          <w:vertAlign w:val="superscript"/>
        </w:rPr>
        <w:t>(нужное подчеркнуть)</w:t>
      </w:r>
    </w:p>
    <w:p w:rsidR="00C24F38" w:rsidRDefault="00C24F38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853" w:type="dxa"/>
        <w:tblInd w:w="-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456"/>
        <w:gridCol w:w="86"/>
        <w:gridCol w:w="282"/>
        <w:gridCol w:w="130"/>
        <w:gridCol w:w="248"/>
        <w:gridCol w:w="167"/>
        <w:gridCol w:w="210"/>
        <w:gridCol w:w="207"/>
        <w:gridCol w:w="172"/>
        <w:gridCol w:w="245"/>
        <w:gridCol w:w="134"/>
        <w:gridCol w:w="283"/>
        <w:gridCol w:w="94"/>
        <w:gridCol w:w="323"/>
        <w:gridCol w:w="56"/>
        <w:gridCol w:w="361"/>
        <w:gridCol w:w="18"/>
        <w:gridCol w:w="379"/>
        <w:gridCol w:w="20"/>
        <w:gridCol w:w="356"/>
        <w:gridCol w:w="61"/>
        <w:gridCol w:w="315"/>
        <w:gridCol w:w="102"/>
        <w:gridCol w:w="278"/>
        <w:gridCol w:w="139"/>
        <w:gridCol w:w="239"/>
        <w:gridCol w:w="178"/>
        <w:gridCol w:w="200"/>
        <w:gridCol w:w="217"/>
        <w:gridCol w:w="159"/>
        <w:gridCol w:w="258"/>
        <w:gridCol w:w="118"/>
        <w:gridCol w:w="299"/>
        <w:gridCol w:w="77"/>
        <w:gridCol w:w="340"/>
        <w:gridCol w:w="36"/>
        <w:gridCol w:w="376"/>
        <w:gridCol w:w="9"/>
        <w:gridCol w:w="367"/>
        <w:gridCol w:w="50"/>
        <w:gridCol w:w="326"/>
        <w:gridCol w:w="91"/>
        <w:gridCol w:w="378"/>
        <w:gridCol w:w="39"/>
        <w:gridCol w:w="338"/>
        <w:gridCol w:w="79"/>
        <w:gridCol w:w="395"/>
        <w:gridCol w:w="25"/>
        <w:gridCol w:w="401"/>
      </w:tblGrid>
      <w:tr w:rsidR="00C24F38" w:rsidRPr="00F05CCE" w:rsidTr="002726E1">
        <w:trPr>
          <w:trHeight w:hRule="exact" w:val="322"/>
        </w:trPr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C24F38" w:rsidRPr="002726E1" w:rsidRDefault="00C24F38" w:rsidP="002726E1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726E1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</w:tc>
        <w:tc>
          <w:tcPr>
            <w:tcW w:w="456" w:type="dxa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8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9" w:type="dxa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80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8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69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7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26E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74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24F38" w:rsidRPr="00F05CCE" w:rsidTr="002726E1">
        <w:trPr>
          <w:trHeight w:hRule="exact" w:val="221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C24F38" w:rsidRPr="002726E1" w:rsidRDefault="00C24F38" w:rsidP="002726E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2726E1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фамилия</w:t>
            </w:r>
          </w:p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24F38" w:rsidRPr="00F05CCE" w:rsidTr="002726E1">
        <w:trPr>
          <w:trHeight w:hRule="exact" w:val="322"/>
        </w:trPr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24F38" w:rsidRPr="00F05CCE" w:rsidTr="002726E1">
        <w:trPr>
          <w:trHeight w:hRule="exact" w:val="203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C24F38" w:rsidRPr="002726E1" w:rsidRDefault="00C24F38" w:rsidP="002726E1">
            <w:pPr>
              <w:contextualSpacing/>
              <w:jc w:val="center"/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</w:pPr>
            <w:r w:rsidRPr="002726E1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имя</w:t>
            </w:r>
          </w:p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24F38" w:rsidRPr="00F05CCE" w:rsidTr="002726E1">
        <w:trPr>
          <w:trHeight w:hRule="exact" w:val="322"/>
        </w:trPr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42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2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5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3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1" w:type="dxa"/>
            <w:gridSpan w:val="3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17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0" w:type="dxa"/>
            <w:gridSpan w:val="2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01" w:type="dxa"/>
          </w:tcPr>
          <w:p w:rsidR="00C24F38" w:rsidRPr="002726E1" w:rsidRDefault="00C24F38" w:rsidP="002726E1">
            <w:pPr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24F38" w:rsidRPr="00F05CCE" w:rsidTr="002726E1">
        <w:trPr>
          <w:trHeight w:hRule="exact" w:val="197"/>
        </w:trPr>
        <w:tc>
          <w:tcPr>
            <w:tcW w:w="10853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C24F38" w:rsidRPr="002726E1" w:rsidRDefault="00C24F38" w:rsidP="002726E1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726E1">
              <w:rPr>
                <w:rFonts w:ascii="Times New Roman" w:hAnsi="Times New Roman"/>
                <w:i/>
                <w:sz w:val="24"/>
                <w:szCs w:val="26"/>
                <w:vertAlign w:val="superscript"/>
              </w:rPr>
              <w:t>отчество</w:t>
            </w:r>
          </w:p>
        </w:tc>
      </w:tr>
    </w:tbl>
    <w:p w:rsidR="00C24F38" w:rsidRDefault="00C24F38" w:rsidP="00800977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обучающегося (обучающуюся) 9 ___ класса ________________________________</w:t>
      </w:r>
    </w:p>
    <w:p w:rsidR="00C24F38" w:rsidRPr="005E1306" w:rsidRDefault="00C24F38" w:rsidP="00800977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 xml:space="preserve">(нужное подчеркнуть)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</w:t>
      </w:r>
      <w:r w:rsidRPr="005E1306">
        <w:rPr>
          <w:rFonts w:ascii="Times New Roman" w:hAnsi="Times New Roman"/>
          <w:sz w:val="24"/>
          <w:szCs w:val="24"/>
          <w:vertAlign w:val="superscript"/>
        </w:rPr>
        <w:t xml:space="preserve">        (наименование образовательной организации)</w:t>
      </w:r>
    </w:p>
    <w:p w:rsidR="00C24F38" w:rsidRPr="003D3A03" w:rsidRDefault="00C24F38" w:rsidP="00CD3B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сдаче ОГЭ, ГВЭ </w:t>
      </w:r>
      <w:r w:rsidRPr="00B7210B">
        <w:rPr>
          <w:rFonts w:ascii="Times New Roman" w:hAnsi="Times New Roman"/>
        </w:rPr>
        <w:t>(нужное подчеркнуть)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3A03">
        <w:rPr>
          <w:rFonts w:ascii="Times New Roman" w:hAnsi="Times New Roman"/>
          <w:sz w:val="28"/>
          <w:szCs w:val="28"/>
        </w:rPr>
        <w:t>по предмету(ам):</w:t>
      </w:r>
    </w:p>
    <w:p w:rsidR="00C24F38" w:rsidRPr="003D3A03" w:rsidRDefault="00C24F38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24F38" w:rsidRPr="003D3A03" w:rsidRDefault="00C24F38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(наименование предмет,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C24F38" w:rsidRPr="003D3A03" w:rsidRDefault="00C24F38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24F38" w:rsidRPr="003D3A03" w:rsidRDefault="00C24F38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C24F38" w:rsidRPr="003D3A03" w:rsidRDefault="00C24F38" w:rsidP="009C5A2B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24F38" w:rsidRDefault="00C24F38" w:rsidP="009C5A2B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C24F38" w:rsidRPr="003D3A03" w:rsidRDefault="00C24F38" w:rsidP="004060A3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24F38" w:rsidRPr="004060A3" w:rsidRDefault="00C24F38" w:rsidP="004060A3">
      <w:pPr>
        <w:spacing w:after="0" w:line="240" w:lineRule="auto"/>
        <w:ind w:left="113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                                      </w:t>
      </w:r>
      <w:r w:rsidRPr="003D3A03">
        <w:rPr>
          <w:rFonts w:ascii="Times New Roman" w:hAnsi="Times New Roman"/>
          <w:i/>
          <w:sz w:val="16"/>
          <w:szCs w:val="16"/>
        </w:rPr>
        <w:t>(наименование предмета</w:t>
      </w:r>
      <w:r>
        <w:rPr>
          <w:rFonts w:ascii="Times New Roman" w:hAnsi="Times New Roman"/>
          <w:i/>
          <w:sz w:val="16"/>
          <w:szCs w:val="16"/>
        </w:rPr>
        <w:t>, дата проведения экзамена</w:t>
      </w:r>
      <w:r w:rsidRPr="003D3A03">
        <w:rPr>
          <w:rFonts w:ascii="Times New Roman" w:hAnsi="Times New Roman"/>
          <w:i/>
          <w:sz w:val="16"/>
          <w:szCs w:val="16"/>
        </w:rPr>
        <w:t>)</w:t>
      </w:r>
    </w:p>
    <w:p w:rsidR="00C24F38" w:rsidRDefault="00C24F38" w:rsidP="00EC67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тем, что</w:t>
      </w:r>
    </w:p>
    <w:tbl>
      <w:tblPr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9781"/>
      </w:tblGrid>
      <w:tr w:rsidR="00C24F38" w:rsidRPr="00264762" w:rsidTr="002726E1">
        <w:trPr>
          <w:trHeight w:hRule="exact" w:val="397"/>
        </w:trPr>
        <w:tc>
          <w:tcPr>
            <w:tcW w:w="568" w:type="dxa"/>
          </w:tcPr>
          <w:p w:rsidR="00C24F38" w:rsidRPr="002726E1" w:rsidRDefault="00C24F38" w:rsidP="002726E1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781" w:type="dxa"/>
            <w:tcBorders>
              <w:top w:val="nil"/>
              <w:bottom w:val="nil"/>
              <w:right w:val="nil"/>
            </w:tcBorders>
          </w:tcPr>
          <w:p w:rsidR="00C24F38" w:rsidRPr="002726E1" w:rsidRDefault="00C24F38" w:rsidP="002726E1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E1">
              <w:rPr>
                <w:rFonts w:ascii="Times New Roman" w:hAnsi="Times New Roman"/>
                <w:sz w:val="28"/>
                <w:szCs w:val="28"/>
              </w:rPr>
              <w:t>в основной день не явился (явилась) на экзамен(ы) по уважительной причине</w:t>
            </w:r>
          </w:p>
        </w:tc>
      </w:tr>
      <w:tr w:rsidR="00C24F38" w:rsidRPr="00264762" w:rsidTr="002726E1">
        <w:trPr>
          <w:trHeight w:hRule="exact" w:val="332"/>
        </w:trPr>
        <w:tc>
          <w:tcPr>
            <w:tcW w:w="568" w:type="dxa"/>
          </w:tcPr>
          <w:p w:rsidR="00C24F38" w:rsidRPr="002726E1" w:rsidRDefault="00C24F38" w:rsidP="002726E1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81" w:type="dxa"/>
            <w:tcBorders>
              <w:top w:val="nil"/>
              <w:bottom w:val="nil"/>
              <w:right w:val="nil"/>
            </w:tcBorders>
          </w:tcPr>
          <w:p w:rsidR="00C24F38" w:rsidRPr="002726E1" w:rsidRDefault="00C24F38" w:rsidP="002726E1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6E1">
              <w:rPr>
                <w:rFonts w:ascii="Times New Roman" w:hAnsi="Times New Roman"/>
                <w:sz w:val="28"/>
                <w:szCs w:val="28"/>
              </w:rPr>
              <w:t>в основной день досрочно завершил(а) экзамен по уважительной причине</w:t>
            </w:r>
          </w:p>
        </w:tc>
      </w:tr>
    </w:tbl>
    <w:p w:rsidR="00C24F38" w:rsidRDefault="00C24F38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C24F38" w:rsidRDefault="00C24F38" w:rsidP="00EC67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Документ _________________________________________</w:t>
      </w:r>
      <w:r w:rsidRPr="00D633CF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</w:t>
      </w:r>
    </w:p>
    <w:p w:rsidR="00C24F38" w:rsidRPr="00417327" w:rsidRDefault="00C24F38" w:rsidP="00EC679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 w:rsidRPr="00417327">
        <w:rPr>
          <w:rFonts w:ascii="Times New Roman" w:hAnsi="Times New Roman"/>
          <w:i/>
          <w:sz w:val="24"/>
          <w:szCs w:val="24"/>
          <w:vertAlign w:val="superscript"/>
        </w:rPr>
        <w:t>(ак</w:t>
      </w:r>
      <w:r>
        <w:rPr>
          <w:rFonts w:ascii="Times New Roman" w:hAnsi="Times New Roman"/>
          <w:i/>
          <w:sz w:val="24"/>
          <w:szCs w:val="24"/>
          <w:vertAlign w:val="superscript"/>
        </w:rPr>
        <w:t>т о досрочном завершении экзамена, закрытая  медицинская</w:t>
      </w:r>
      <w:r w:rsidRPr="00417327">
        <w:rPr>
          <w:rFonts w:ascii="Times New Roman" w:hAnsi="Times New Roman"/>
          <w:i/>
          <w:sz w:val="24"/>
          <w:szCs w:val="24"/>
          <w:vertAlign w:val="superscript"/>
        </w:rPr>
        <w:t xml:space="preserve"> справк</w:t>
      </w:r>
      <w:r>
        <w:rPr>
          <w:rFonts w:ascii="Times New Roman" w:hAnsi="Times New Roman"/>
          <w:i/>
          <w:sz w:val="24"/>
          <w:szCs w:val="24"/>
          <w:vertAlign w:val="superscript"/>
        </w:rPr>
        <w:t>а</w:t>
      </w:r>
      <w:r w:rsidRPr="00417327">
        <w:rPr>
          <w:rFonts w:ascii="Times New Roman" w:hAnsi="Times New Roman"/>
          <w:i/>
          <w:sz w:val="24"/>
          <w:szCs w:val="24"/>
          <w:vertAlign w:val="superscript"/>
        </w:rPr>
        <w:t>, иные документы)</w:t>
      </w:r>
    </w:p>
    <w:p w:rsidR="00C24F38" w:rsidRDefault="00C24F38" w:rsidP="00EC67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_____________________________________________________________________, </w:t>
      </w:r>
    </w:p>
    <w:p w:rsidR="00C24F38" w:rsidRDefault="00C24F38" w:rsidP="00EC67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подтверждающий наличие уважительной причины, прилагается.</w:t>
      </w:r>
    </w:p>
    <w:p w:rsidR="00C24F38" w:rsidRDefault="00C24F38" w:rsidP="0043215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C24F38" w:rsidRDefault="00C24F38" w:rsidP="00432159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C24F38" w:rsidRPr="0072099D" w:rsidRDefault="00C24F38" w:rsidP="007209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24F38" w:rsidRDefault="00C24F38" w:rsidP="0043215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__________________ /_____________________/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24F38" w:rsidRDefault="00C24F38" w:rsidP="00432159">
      <w:pPr>
        <w:spacing w:after="0" w:line="240" w:lineRule="auto"/>
        <w:ind w:left="-567"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16"/>
          <w:szCs w:val="24"/>
        </w:rPr>
        <w:t xml:space="preserve">                                   (подпись)</w:t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</w:r>
      <w:r>
        <w:rPr>
          <w:rFonts w:ascii="Times New Roman" w:hAnsi="Times New Roman"/>
          <w:i/>
          <w:sz w:val="16"/>
          <w:szCs w:val="24"/>
        </w:rPr>
        <w:tab/>
        <w:t xml:space="preserve">     (расшифровка подписи)</w:t>
      </w:r>
      <w:r>
        <w:rPr>
          <w:rFonts w:ascii="Times New Roman" w:hAnsi="Times New Roman"/>
          <w:i/>
          <w:sz w:val="16"/>
          <w:szCs w:val="24"/>
        </w:rPr>
        <w:tab/>
      </w:r>
    </w:p>
    <w:tbl>
      <w:tblPr>
        <w:tblpPr w:leftFromText="180" w:rightFromText="180" w:vertAnchor="text" w:horzAnchor="margin" w:tblpXSpec="center" w:tblpY="331"/>
        <w:tblW w:w="10191" w:type="dxa"/>
        <w:tblLayout w:type="fixed"/>
        <w:tblLook w:val="00A0"/>
      </w:tblPr>
      <w:tblGrid>
        <w:gridCol w:w="3649"/>
        <w:gridCol w:w="560"/>
        <w:gridCol w:w="543"/>
        <w:gridCol w:w="543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C24F38" w:rsidTr="002726E1">
        <w:trPr>
          <w:trHeight w:val="337"/>
        </w:trPr>
        <w:tc>
          <w:tcPr>
            <w:tcW w:w="3649" w:type="dxa"/>
            <w:tcBorders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  <w:r w:rsidRPr="002726E1">
              <w:rPr>
                <w:rFonts w:ascii="Times New Roman" w:hAnsi="Times New Roman"/>
                <w:sz w:val="28"/>
                <w:szCs w:val="28"/>
                <w:lang w:val="en-US"/>
              </w:rPr>
              <w:t>Контактный</w:t>
            </w:r>
            <w:r w:rsidRPr="002726E1">
              <w:rPr>
                <w:rFonts w:ascii="Baskerville Old Face" w:hAnsi="Baskerville Old Face"/>
                <w:sz w:val="28"/>
                <w:szCs w:val="26"/>
                <w:lang w:val="en-US" w:eastAsia="ru-RU"/>
              </w:rPr>
              <w:t xml:space="preserve"> </w:t>
            </w:r>
            <w:r w:rsidRPr="002726E1">
              <w:rPr>
                <w:rFonts w:ascii="Times New Roman" w:hAnsi="Times New Roman"/>
                <w:sz w:val="28"/>
                <w:szCs w:val="26"/>
                <w:lang w:eastAsia="ru-RU"/>
              </w:rPr>
              <w:t>телефон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F38" w:rsidRPr="002726E1" w:rsidRDefault="00C24F38" w:rsidP="002726E1">
            <w:pPr>
              <w:spacing w:after="0" w:line="240" w:lineRule="auto"/>
              <w:rPr>
                <w:rFonts w:ascii="Baskerville Old Face" w:hAnsi="Baskerville Old Face"/>
                <w:sz w:val="28"/>
                <w:szCs w:val="26"/>
                <w:lang w:eastAsia="ru-RU"/>
              </w:rPr>
            </w:pPr>
          </w:p>
        </w:tc>
      </w:tr>
      <w:tr w:rsidR="00C24F38" w:rsidTr="002726E1">
        <w:trPr>
          <w:trHeight w:val="72"/>
        </w:trPr>
        <w:tc>
          <w:tcPr>
            <w:tcW w:w="10191" w:type="dxa"/>
            <w:gridSpan w:val="13"/>
          </w:tcPr>
          <w:p w:rsidR="00C24F38" w:rsidRPr="002726E1" w:rsidRDefault="00C24F38" w:rsidP="002726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4F38" w:rsidTr="002726E1">
        <w:trPr>
          <w:trHeight w:val="337"/>
        </w:trPr>
        <w:tc>
          <w:tcPr>
            <w:tcW w:w="10191" w:type="dxa"/>
            <w:gridSpan w:val="13"/>
          </w:tcPr>
          <w:p w:rsidR="00C24F38" w:rsidRPr="002726E1" w:rsidRDefault="00C24F38" w:rsidP="002726E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24F38" w:rsidRPr="002726E1" w:rsidRDefault="00C24F38" w:rsidP="002726E1">
            <w:pPr>
              <w:spacing w:line="254" w:lineRule="auto"/>
              <w:contextualSpacing/>
              <w:rPr>
                <w:sz w:val="28"/>
                <w:szCs w:val="26"/>
                <w:lang w:eastAsia="ru-RU"/>
              </w:rPr>
            </w:pPr>
            <w:r w:rsidRPr="002726E1">
              <w:rPr>
                <w:rFonts w:ascii="Times New Roman" w:hAnsi="Times New Roman"/>
                <w:sz w:val="28"/>
                <w:szCs w:val="28"/>
              </w:rPr>
              <w:t>«____» _________2026</w:t>
            </w:r>
            <w:bookmarkStart w:id="0" w:name="_GoBack"/>
            <w:bookmarkEnd w:id="0"/>
            <w:r w:rsidRPr="002726E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C24F38" w:rsidRDefault="00C24F38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</w:p>
    <w:sectPr w:rsidR="00C24F38" w:rsidSect="00CD3BA6">
      <w:pgSz w:w="11906" w:h="16838"/>
      <w:pgMar w:top="567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F38" w:rsidRDefault="00C24F38" w:rsidP="00A83D6C">
      <w:pPr>
        <w:spacing w:after="0" w:line="240" w:lineRule="auto"/>
      </w:pPr>
      <w:r>
        <w:separator/>
      </w:r>
    </w:p>
  </w:endnote>
  <w:endnote w:type="continuationSeparator" w:id="0">
    <w:p w:rsidR="00C24F38" w:rsidRDefault="00C24F38" w:rsidP="00A8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F38" w:rsidRDefault="00C24F38" w:rsidP="00A83D6C">
      <w:pPr>
        <w:spacing w:after="0" w:line="240" w:lineRule="auto"/>
      </w:pPr>
      <w:r>
        <w:separator/>
      </w:r>
    </w:p>
  </w:footnote>
  <w:footnote w:type="continuationSeparator" w:id="0">
    <w:p w:rsidR="00C24F38" w:rsidRDefault="00C24F38" w:rsidP="00A83D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882"/>
    <w:rsid w:val="00010D71"/>
    <w:rsid w:val="0003308B"/>
    <w:rsid w:val="00037A09"/>
    <w:rsid w:val="00070167"/>
    <w:rsid w:val="000E3DAF"/>
    <w:rsid w:val="000F3882"/>
    <w:rsid w:val="001037CE"/>
    <w:rsid w:val="0011189E"/>
    <w:rsid w:val="00125018"/>
    <w:rsid w:val="00134182"/>
    <w:rsid w:val="00142103"/>
    <w:rsid w:val="00164BEE"/>
    <w:rsid w:val="001860F5"/>
    <w:rsid w:val="001902F2"/>
    <w:rsid w:val="00196E31"/>
    <w:rsid w:val="001C3337"/>
    <w:rsid w:val="001C36A1"/>
    <w:rsid w:val="001C7C1E"/>
    <w:rsid w:val="001E27F9"/>
    <w:rsid w:val="002173C7"/>
    <w:rsid w:val="0024454E"/>
    <w:rsid w:val="00264762"/>
    <w:rsid w:val="002726E1"/>
    <w:rsid w:val="0028578E"/>
    <w:rsid w:val="002B218C"/>
    <w:rsid w:val="002C3EE8"/>
    <w:rsid w:val="002E4107"/>
    <w:rsid w:val="002F69D2"/>
    <w:rsid w:val="0031206A"/>
    <w:rsid w:val="0033252C"/>
    <w:rsid w:val="00361F38"/>
    <w:rsid w:val="003829C5"/>
    <w:rsid w:val="003A77CF"/>
    <w:rsid w:val="003B0F53"/>
    <w:rsid w:val="003B325F"/>
    <w:rsid w:val="003D3A03"/>
    <w:rsid w:val="003E001E"/>
    <w:rsid w:val="003E2D1C"/>
    <w:rsid w:val="003E3111"/>
    <w:rsid w:val="00405A89"/>
    <w:rsid w:val="004060A3"/>
    <w:rsid w:val="00411CA5"/>
    <w:rsid w:val="00417327"/>
    <w:rsid w:val="00427BE9"/>
    <w:rsid w:val="00432159"/>
    <w:rsid w:val="00454940"/>
    <w:rsid w:val="00460CC0"/>
    <w:rsid w:val="00497A3E"/>
    <w:rsid w:val="004B49E0"/>
    <w:rsid w:val="004D099F"/>
    <w:rsid w:val="004D3518"/>
    <w:rsid w:val="004D5450"/>
    <w:rsid w:val="004E192E"/>
    <w:rsid w:val="00532102"/>
    <w:rsid w:val="00586E3E"/>
    <w:rsid w:val="00590DFB"/>
    <w:rsid w:val="005C3497"/>
    <w:rsid w:val="005C4473"/>
    <w:rsid w:val="005E1306"/>
    <w:rsid w:val="005E2D3A"/>
    <w:rsid w:val="005F6D90"/>
    <w:rsid w:val="00604B0C"/>
    <w:rsid w:val="00626DF7"/>
    <w:rsid w:val="00645F25"/>
    <w:rsid w:val="00684784"/>
    <w:rsid w:val="006C4B60"/>
    <w:rsid w:val="00707AEC"/>
    <w:rsid w:val="0072099D"/>
    <w:rsid w:val="0073434E"/>
    <w:rsid w:val="00743291"/>
    <w:rsid w:val="00747A61"/>
    <w:rsid w:val="0078001C"/>
    <w:rsid w:val="007E23C5"/>
    <w:rsid w:val="007E446F"/>
    <w:rsid w:val="00800977"/>
    <w:rsid w:val="00800F06"/>
    <w:rsid w:val="008064E9"/>
    <w:rsid w:val="0085081C"/>
    <w:rsid w:val="00860D66"/>
    <w:rsid w:val="00876B02"/>
    <w:rsid w:val="008837CB"/>
    <w:rsid w:val="008948AD"/>
    <w:rsid w:val="00895AE2"/>
    <w:rsid w:val="008F5165"/>
    <w:rsid w:val="009547DD"/>
    <w:rsid w:val="00954BE8"/>
    <w:rsid w:val="00974BF7"/>
    <w:rsid w:val="009A2CEA"/>
    <w:rsid w:val="009B6452"/>
    <w:rsid w:val="009C0DC3"/>
    <w:rsid w:val="009C5A2B"/>
    <w:rsid w:val="009F0AD7"/>
    <w:rsid w:val="00A139EE"/>
    <w:rsid w:val="00A16F86"/>
    <w:rsid w:val="00A243FC"/>
    <w:rsid w:val="00A303B7"/>
    <w:rsid w:val="00A60676"/>
    <w:rsid w:val="00A66A0F"/>
    <w:rsid w:val="00A83D6C"/>
    <w:rsid w:val="00AE7194"/>
    <w:rsid w:val="00B07FD5"/>
    <w:rsid w:val="00B71DAB"/>
    <w:rsid w:val="00B7210B"/>
    <w:rsid w:val="00B8381E"/>
    <w:rsid w:val="00BA13B7"/>
    <w:rsid w:val="00BB5E8C"/>
    <w:rsid w:val="00C24F38"/>
    <w:rsid w:val="00C36C94"/>
    <w:rsid w:val="00CC59B3"/>
    <w:rsid w:val="00CD3BA6"/>
    <w:rsid w:val="00CE6A46"/>
    <w:rsid w:val="00D0365C"/>
    <w:rsid w:val="00D07050"/>
    <w:rsid w:val="00D2311A"/>
    <w:rsid w:val="00D34D65"/>
    <w:rsid w:val="00D418A4"/>
    <w:rsid w:val="00D633CF"/>
    <w:rsid w:val="00D75DBE"/>
    <w:rsid w:val="00DB2A45"/>
    <w:rsid w:val="00E12B65"/>
    <w:rsid w:val="00E22E02"/>
    <w:rsid w:val="00E53440"/>
    <w:rsid w:val="00E556FF"/>
    <w:rsid w:val="00E77C1B"/>
    <w:rsid w:val="00E810E9"/>
    <w:rsid w:val="00E967F7"/>
    <w:rsid w:val="00EA334F"/>
    <w:rsid w:val="00EC6792"/>
    <w:rsid w:val="00EF638E"/>
    <w:rsid w:val="00F044FA"/>
    <w:rsid w:val="00F05CCE"/>
    <w:rsid w:val="00F06140"/>
    <w:rsid w:val="00F21D3D"/>
    <w:rsid w:val="00F326B5"/>
    <w:rsid w:val="00F37345"/>
    <w:rsid w:val="00F5535D"/>
    <w:rsid w:val="00F715B8"/>
    <w:rsid w:val="00F71F9E"/>
    <w:rsid w:val="00FC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1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19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27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7F9"/>
    <w:rPr>
      <w:rFonts w:ascii="Segoe UI" w:eastAsia="Times New Roman" w:hAnsi="Segoe UI" w:cs="Segoe UI"/>
      <w:sz w:val="18"/>
      <w:szCs w:val="18"/>
    </w:rPr>
  </w:style>
  <w:style w:type="table" w:customStyle="1" w:styleId="1">
    <w:name w:val="Сетка таблицы1"/>
    <w:uiPriority w:val="99"/>
    <w:rsid w:val="001E27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B32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D6C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8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3D6C"/>
    <w:rPr>
      <w:rFonts w:ascii="Calibri" w:eastAsia="Times New Roman" w:hAnsi="Calibri" w:cs="Times New Roman"/>
    </w:rPr>
  </w:style>
  <w:style w:type="table" w:customStyle="1" w:styleId="3">
    <w:name w:val="Сетка таблицы3"/>
    <w:uiPriority w:val="99"/>
    <w:rsid w:val="00F05CC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6476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21D3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303</Words>
  <Characters>1728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307-1</dc:creator>
  <cp:keywords/>
  <dc:description/>
  <cp:lastModifiedBy>Microsoft Office</cp:lastModifiedBy>
  <cp:revision>4</cp:revision>
  <cp:lastPrinted>2023-02-02T12:41:00Z</cp:lastPrinted>
  <dcterms:created xsi:type="dcterms:W3CDTF">2026-01-13T12:08:00Z</dcterms:created>
  <dcterms:modified xsi:type="dcterms:W3CDTF">2026-04-12T05:12:00Z</dcterms:modified>
</cp:coreProperties>
</file>